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09B1" w14:textId="756F7DF3" w:rsidR="00EE4D29" w:rsidRPr="008B5F85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B4060E">
        <w:rPr>
          <w:rFonts w:cs="Times New Roman"/>
        </w:rPr>
        <w:t>Forrest Smith</w:t>
      </w:r>
      <w:r w:rsidR="00DC7F59" w:rsidRPr="00DC7F59">
        <w:rPr>
          <w:rFonts w:cs="Times New Roman"/>
        </w:rPr>
        <w:t>, Legal Division</w:t>
      </w:r>
    </w:p>
    <w:p w14:paraId="54FA8F61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6BE21956" w14:textId="4D86D4B9" w:rsidR="00EE4D29" w:rsidRDefault="00EE4D29" w:rsidP="00A00188">
      <w:pPr>
        <w:jc w:val="both"/>
        <w:rPr>
          <w:rFonts w:cs="Times New Roman"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2F64B2">
        <w:rPr>
          <w:rFonts w:cs="Times New Roman"/>
          <w:bCs/>
        </w:rPr>
        <w:t>Joseph Cooper</w:t>
      </w:r>
      <w:r w:rsidR="00A00188">
        <w:rPr>
          <w:rFonts w:cs="Times New Roman"/>
        </w:rPr>
        <w:t xml:space="preserve">, </w:t>
      </w:r>
      <w:r w:rsidR="002F64B2">
        <w:rPr>
          <w:rFonts w:cs="Times New Roman"/>
        </w:rPr>
        <w:t>Infrastructure</w:t>
      </w:r>
      <w:r>
        <w:rPr>
          <w:rFonts w:cs="Times New Roman"/>
        </w:rPr>
        <w:t xml:space="preserve"> Division</w:t>
      </w:r>
    </w:p>
    <w:p w14:paraId="5BF2FA51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379DBDB" w14:textId="36F0FF65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2F64B2">
        <w:rPr>
          <w:rFonts w:cs="Times New Roman"/>
          <w:bCs/>
        </w:rPr>
        <w:t>May</w:t>
      </w:r>
      <w:r w:rsidR="008672EC" w:rsidRPr="008672EC">
        <w:rPr>
          <w:rFonts w:cs="Times New Roman"/>
          <w:bCs/>
        </w:rPr>
        <w:t xml:space="preserve"> </w:t>
      </w:r>
      <w:r w:rsidR="002F64B2">
        <w:rPr>
          <w:rFonts w:cs="Times New Roman"/>
          <w:bCs/>
        </w:rPr>
        <w:t>1</w:t>
      </w:r>
      <w:r w:rsidR="0029519B">
        <w:rPr>
          <w:rFonts w:cs="Times New Roman"/>
          <w:bCs/>
        </w:rPr>
        <w:t>6</w:t>
      </w:r>
      <w:r w:rsidR="008672EC" w:rsidRPr="008672EC">
        <w:rPr>
          <w:rFonts w:cs="Times New Roman"/>
          <w:bCs/>
        </w:rPr>
        <w:t>,</w:t>
      </w:r>
      <w:r w:rsidR="00746DF6">
        <w:rPr>
          <w:rFonts w:cs="Times New Roman"/>
          <w:bCs/>
        </w:rPr>
        <w:t xml:space="preserve"> 2023</w:t>
      </w:r>
    </w:p>
    <w:p w14:paraId="44F41FA6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46EFAE5" w14:textId="3D30A9B8" w:rsidR="00EE4D29" w:rsidRPr="008B5F85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B14CD4">
        <w:rPr>
          <w:rFonts w:cs="Times New Roman"/>
          <w:b/>
        </w:rPr>
        <w:t>Docket No.</w:t>
      </w:r>
      <w:r w:rsidR="00A00188" w:rsidRPr="00853B9F">
        <w:rPr>
          <w:rFonts w:cs="Times New Roman"/>
          <w:b/>
        </w:rPr>
        <w:t xml:space="preserve"> 54</w:t>
      </w:r>
      <w:r w:rsidR="00B14CD4">
        <w:rPr>
          <w:rFonts w:cs="Times New Roman"/>
          <w:b/>
        </w:rPr>
        <w:t>1</w:t>
      </w:r>
      <w:r w:rsidR="00B4060E">
        <w:rPr>
          <w:rFonts w:cs="Times New Roman"/>
          <w:b/>
        </w:rPr>
        <w:t>53</w:t>
      </w:r>
      <w:r w:rsidR="00A00188">
        <w:rPr>
          <w:rFonts w:cs="Times New Roman"/>
          <w:bCs/>
        </w:rPr>
        <w:t xml:space="preserve"> </w:t>
      </w:r>
      <w:r w:rsidR="00853B9F">
        <w:rPr>
          <w:rFonts w:cs="Times New Roman"/>
          <w:bCs/>
        </w:rPr>
        <w:t>–</w:t>
      </w:r>
      <w:r w:rsidR="00A00188">
        <w:rPr>
          <w:rFonts w:cs="Times New Roman"/>
          <w:bCs/>
        </w:rPr>
        <w:t xml:space="preserve"> </w:t>
      </w:r>
      <w:r w:rsidR="00853B9F" w:rsidRPr="00853B9F">
        <w:rPr>
          <w:rFonts w:cs="Times New Roman"/>
          <w:bCs/>
          <w:i/>
          <w:iCs/>
        </w:rPr>
        <w:t xml:space="preserve">Application of </w:t>
      </w:r>
      <w:r w:rsidR="00B4060E">
        <w:rPr>
          <w:rFonts w:cs="Times New Roman"/>
          <w:bCs/>
          <w:i/>
          <w:iCs/>
        </w:rPr>
        <w:t>Oak Bend Homeowners’ Water Supply Corporation for Authority to Change Rates</w:t>
      </w:r>
    </w:p>
    <w:p w14:paraId="109C09FF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4776C487" w14:textId="77777777" w:rsidR="00EA7745" w:rsidRDefault="00EA7745" w:rsidP="00C907CD">
      <w:pPr>
        <w:jc w:val="both"/>
        <w:rPr>
          <w:rFonts w:cs="Times New Roman"/>
        </w:rPr>
      </w:pPr>
    </w:p>
    <w:p w14:paraId="37382A34" w14:textId="633DB728" w:rsidR="002D28AA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B14CD4">
        <w:rPr>
          <w:rFonts w:cs="Times New Roman"/>
          <w:bCs/>
        </w:rPr>
        <w:t xml:space="preserve">September </w:t>
      </w:r>
      <w:r w:rsidR="00B4060E">
        <w:rPr>
          <w:rFonts w:cs="Times New Roman"/>
          <w:bCs/>
        </w:rPr>
        <w:t>27</w:t>
      </w:r>
      <w:r w:rsidR="00853B9F" w:rsidRPr="00853B9F">
        <w:rPr>
          <w:rFonts w:cs="Times New Roman"/>
          <w:bCs/>
        </w:rPr>
        <w:t>, 2022</w:t>
      </w:r>
      <w:r w:rsidRPr="00B1783D">
        <w:rPr>
          <w:rFonts w:cs="Times New Roman"/>
          <w:b/>
          <w:bCs/>
        </w:rPr>
        <w:t xml:space="preserve">, </w:t>
      </w:r>
      <w:r w:rsidR="00B4060E">
        <w:rPr>
          <w:rFonts w:cs="Times New Roman"/>
          <w:bCs/>
        </w:rPr>
        <w:t xml:space="preserve">Oak Bend Homeowners’ Water Supply Corporation, a Class D water utility with 29 owner families, filed a Class C Rate Change Application </w:t>
      </w:r>
      <w:r w:rsidR="00150BC7">
        <w:rPr>
          <w:rFonts w:cs="Times New Roman"/>
          <w:bCs/>
        </w:rPr>
        <w:t xml:space="preserve">for water utility service provided under Certificate of Convenience and Necessity (CCN) No. 11633.  I have conducted a </w:t>
      </w:r>
      <w:r w:rsidR="002F64B2">
        <w:rPr>
          <w:rFonts w:cs="Times New Roman"/>
          <w:bCs/>
        </w:rPr>
        <w:t>prudence</w:t>
      </w:r>
      <w:r w:rsidR="00150BC7">
        <w:rPr>
          <w:rFonts w:cs="Times New Roman"/>
          <w:bCs/>
        </w:rPr>
        <w:t xml:space="preserve"> review of th</w:t>
      </w:r>
      <w:r w:rsidR="002F64B2">
        <w:rPr>
          <w:rFonts w:cs="Times New Roman"/>
          <w:bCs/>
        </w:rPr>
        <w:t>e application, specifically operation and maintenance (O&amp;M) expenses</w:t>
      </w:r>
      <w:r w:rsidR="00150BC7">
        <w:rPr>
          <w:rFonts w:cs="Times New Roman"/>
          <w:bCs/>
        </w:rPr>
        <w:t xml:space="preserve"> according to Texas Water Code (TWC) § 13.1871, § 13.1872(c)(2), and 16 Texas Administrative</w:t>
      </w:r>
      <w:r w:rsidR="002C314C">
        <w:rPr>
          <w:rFonts w:cs="Times New Roman"/>
          <w:bCs/>
        </w:rPr>
        <w:t xml:space="preserve"> </w:t>
      </w:r>
      <w:r w:rsidR="00150BC7">
        <w:rPr>
          <w:rFonts w:cs="Times New Roman"/>
          <w:bCs/>
        </w:rPr>
        <w:t>Code (TAC) §§ 24.25 through 24.33.</w:t>
      </w:r>
    </w:p>
    <w:p w14:paraId="41C4DE05" w14:textId="77777777" w:rsidR="00150BC7" w:rsidRDefault="00150BC7" w:rsidP="00BB3B7E">
      <w:pPr>
        <w:jc w:val="both"/>
        <w:rPr>
          <w:rFonts w:cs="Times New Roman"/>
        </w:rPr>
      </w:pPr>
    </w:p>
    <w:p w14:paraId="522DA511" w14:textId="1D9C837D" w:rsidR="00150BC7" w:rsidRDefault="00150BC7" w:rsidP="00150BC7">
      <w:pPr>
        <w:jc w:val="both"/>
        <w:rPr>
          <w:rFonts w:cs="Times New Roman"/>
        </w:rPr>
      </w:pPr>
      <w:r>
        <w:rPr>
          <w:rFonts w:cs="Times New Roman"/>
        </w:rPr>
        <w:t xml:space="preserve">Based on a review of the </w:t>
      </w:r>
      <w:r w:rsidR="002F64B2">
        <w:rPr>
          <w:rFonts w:cs="Times New Roman"/>
        </w:rPr>
        <w:t>O&amp;M expenses</w:t>
      </w:r>
      <w:r>
        <w:rPr>
          <w:rFonts w:cs="Times New Roman"/>
        </w:rPr>
        <w:t xml:space="preserve">, </w:t>
      </w:r>
      <w:r w:rsidR="00C9221E" w:rsidRPr="00F32FA3">
        <w:rPr>
          <w:sz w:val="22"/>
          <w:szCs w:val="22"/>
        </w:rPr>
        <w:t xml:space="preserve">Staff recommends that the total </w:t>
      </w:r>
      <w:r w:rsidR="00C9221E">
        <w:rPr>
          <w:sz w:val="22"/>
          <w:szCs w:val="22"/>
        </w:rPr>
        <w:t xml:space="preserve">O&amp;M expenses </w:t>
      </w:r>
      <w:r w:rsidR="00C9221E" w:rsidRPr="00F32FA3">
        <w:rPr>
          <w:sz w:val="22"/>
          <w:szCs w:val="22"/>
        </w:rPr>
        <w:t xml:space="preserve">of </w:t>
      </w:r>
      <w:r w:rsidR="00325617">
        <w:rPr>
          <w:sz w:val="22"/>
          <w:szCs w:val="22"/>
        </w:rPr>
        <w:t xml:space="preserve"> </w:t>
      </w:r>
      <w:r w:rsidR="00325617" w:rsidRPr="00F32FA3">
        <w:rPr>
          <w:sz w:val="22"/>
          <w:szCs w:val="22"/>
        </w:rPr>
        <w:t>$</w:t>
      </w:r>
      <w:bookmarkStart w:id="0" w:name="_Hlk121397198"/>
      <w:r w:rsidR="0010696C">
        <w:rPr>
          <w:sz w:val="22"/>
          <w:szCs w:val="22"/>
        </w:rPr>
        <w:t>23</w:t>
      </w:r>
      <w:r w:rsidR="00325617" w:rsidRPr="00F32FA3">
        <w:rPr>
          <w:sz w:val="22"/>
          <w:szCs w:val="22"/>
        </w:rPr>
        <w:t>,</w:t>
      </w:r>
      <w:r w:rsidR="0010696C">
        <w:rPr>
          <w:sz w:val="22"/>
          <w:szCs w:val="22"/>
        </w:rPr>
        <w:t>93</w:t>
      </w:r>
      <w:r w:rsidR="00325617" w:rsidRPr="00F32FA3">
        <w:rPr>
          <w:sz w:val="22"/>
          <w:szCs w:val="22"/>
        </w:rPr>
        <w:t>2</w:t>
      </w:r>
      <w:r w:rsidR="00325617" w:rsidRPr="00F32FA3">
        <w:rPr>
          <w:rStyle w:val="FootnoteReference"/>
          <w:sz w:val="22"/>
          <w:szCs w:val="22"/>
        </w:rPr>
        <w:footnoteReference w:id="1"/>
      </w:r>
      <w:bookmarkEnd w:id="0"/>
      <w:r w:rsidR="00C9221E">
        <w:rPr>
          <w:sz w:val="22"/>
          <w:szCs w:val="22"/>
        </w:rPr>
        <w:t xml:space="preserve"> </w:t>
      </w:r>
      <w:r w:rsidR="00EC7EBE">
        <w:rPr>
          <w:sz w:val="22"/>
          <w:szCs w:val="22"/>
        </w:rPr>
        <w:t>are</w:t>
      </w:r>
      <w:r w:rsidR="00C9221E" w:rsidRPr="00F32FA3">
        <w:rPr>
          <w:sz w:val="22"/>
          <w:szCs w:val="22"/>
        </w:rPr>
        <w:t xml:space="preserve"> reasonable</w:t>
      </w:r>
      <w:r w:rsidR="00C9221E">
        <w:rPr>
          <w:sz w:val="22"/>
          <w:szCs w:val="22"/>
        </w:rPr>
        <w:t>.</w:t>
      </w:r>
    </w:p>
    <w:p w14:paraId="496E03A3" w14:textId="02EBD4A1" w:rsidR="00150BC7" w:rsidRDefault="00150BC7" w:rsidP="00150BC7">
      <w:pPr>
        <w:jc w:val="both"/>
        <w:rPr>
          <w:rFonts w:cs="Times New Roman"/>
        </w:rPr>
      </w:pPr>
    </w:p>
    <w:p w14:paraId="38356912" w14:textId="7EA54261" w:rsidR="00EA7745" w:rsidRDefault="00EA7745" w:rsidP="00150BC7">
      <w:pPr>
        <w:jc w:val="both"/>
        <w:rPr>
          <w:rFonts w:cs="Times New Roman"/>
        </w:rPr>
      </w:pPr>
    </w:p>
    <w:sectPr w:rsidR="00EA7745" w:rsidSect="000503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type w:val="continuous"/>
      <w:pgSz w:w="12240" w:h="15840"/>
      <w:pgMar w:top="720" w:right="1440" w:bottom="72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8036" w14:textId="77777777" w:rsidR="00590F7C" w:rsidRDefault="00590F7C">
      <w:r>
        <w:separator/>
      </w:r>
    </w:p>
  </w:endnote>
  <w:endnote w:type="continuationSeparator" w:id="0">
    <w:p w14:paraId="0D41D526" w14:textId="77777777" w:rsidR="00590F7C" w:rsidRDefault="005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8EFF" w14:textId="77777777" w:rsidR="00D5380F" w:rsidRDefault="00D5380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1BFA" w14:textId="77777777" w:rsidR="007D0DB7" w:rsidRDefault="007D0D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357F" w14:textId="77777777" w:rsidR="007D0DB7" w:rsidRDefault="007D0D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881D" w14:textId="77777777" w:rsidR="00590F7C" w:rsidRDefault="00590F7C">
      <w:r>
        <w:separator/>
      </w:r>
    </w:p>
  </w:footnote>
  <w:footnote w:type="continuationSeparator" w:id="0">
    <w:p w14:paraId="56E84EE5" w14:textId="77777777" w:rsidR="00590F7C" w:rsidRDefault="00590F7C">
      <w:r>
        <w:continuationSeparator/>
      </w:r>
    </w:p>
  </w:footnote>
  <w:footnote w:id="1">
    <w:p w14:paraId="39F0DC4A" w14:textId="2B929D91" w:rsidR="00325617" w:rsidRPr="00F32FA3" w:rsidRDefault="00325617" w:rsidP="00325617">
      <w:pPr>
        <w:pStyle w:val="FootnoteText"/>
        <w:spacing w:after="120"/>
        <w:jc w:val="both"/>
        <w:rPr>
          <w:iCs/>
          <w:sz w:val="18"/>
          <w:szCs w:val="18"/>
        </w:rPr>
      </w:pPr>
      <w:bookmarkStart w:id="1" w:name="_Hlk65498018"/>
      <w:r w:rsidRPr="00F32FA3">
        <w:rPr>
          <w:rStyle w:val="FootnoteReference"/>
          <w:sz w:val="18"/>
          <w:szCs w:val="18"/>
        </w:rPr>
        <w:t xml:space="preserve">1 </w:t>
      </w:r>
      <w:r w:rsidRPr="00F32FA3">
        <w:rPr>
          <w:iCs/>
          <w:sz w:val="18"/>
          <w:szCs w:val="18"/>
        </w:rPr>
        <w:t>Application, Schedule</w:t>
      </w:r>
      <w:r w:rsidR="0010696C">
        <w:rPr>
          <w:iCs/>
          <w:sz w:val="18"/>
          <w:szCs w:val="18"/>
        </w:rPr>
        <w:t xml:space="preserve"> II-3</w:t>
      </w:r>
      <w:r w:rsidRPr="00F32FA3">
        <w:rPr>
          <w:iCs/>
          <w:sz w:val="18"/>
          <w:szCs w:val="18"/>
        </w:rPr>
        <w:t xml:space="preserve"> (</w:t>
      </w:r>
      <w:r w:rsidR="0010696C">
        <w:rPr>
          <w:iCs/>
          <w:sz w:val="18"/>
          <w:szCs w:val="18"/>
        </w:rPr>
        <w:t>September</w:t>
      </w:r>
      <w:r w:rsidRPr="00F32FA3"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>2</w:t>
      </w:r>
      <w:r w:rsidR="0010696C">
        <w:rPr>
          <w:iCs/>
          <w:sz w:val="18"/>
          <w:szCs w:val="18"/>
        </w:rPr>
        <w:t>7</w:t>
      </w:r>
      <w:r w:rsidRPr="00F32FA3">
        <w:rPr>
          <w:iCs/>
          <w:sz w:val="18"/>
          <w:szCs w:val="18"/>
        </w:rPr>
        <w:t>, 202</w:t>
      </w:r>
      <w:r w:rsidR="0010696C">
        <w:rPr>
          <w:iCs/>
          <w:sz w:val="18"/>
          <w:szCs w:val="18"/>
        </w:rPr>
        <w:t>2</w:t>
      </w:r>
      <w:r w:rsidRPr="00F32FA3">
        <w:rPr>
          <w:iCs/>
          <w:sz w:val="18"/>
          <w:szCs w:val="18"/>
        </w:rPr>
        <w:t xml:space="preserve">).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3116" w14:textId="0223C7E4" w:rsidR="00050399" w:rsidRPr="00050399" w:rsidRDefault="00050399" w:rsidP="00050399">
    <w:pPr>
      <w:spacing w:after="160" w:line="259" w:lineRule="auto"/>
      <w:jc w:val="center"/>
      <w:rPr>
        <w:rFonts w:eastAsiaTheme="minorHAnsi" w:cs="Times New Roman"/>
        <w:sz w:val="20"/>
        <w:szCs w:val="20"/>
      </w:rPr>
    </w:pPr>
    <w:r w:rsidRPr="00050399">
      <w:rPr>
        <w:rFonts w:eastAsiaTheme="minorHAnsi" w:cs="Times New Roman"/>
        <w:sz w:val="20"/>
        <w:szCs w:val="20"/>
      </w:rPr>
      <w:t>Project No. 54</w:t>
    </w:r>
    <w:r w:rsidR="00A30FEB">
      <w:rPr>
        <w:rFonts w:eastAsiaTheme="minorHAnsi" w:cs="Times New Roman"/>
        <w:sz w:val="20"/>
        <w:szCs w:val="20"/>
      </w:rPr>
      <w:t>121</w:t>
    </w:r>
    <w:r w:rsidRPr="00050399">
      <w:rPr>
        <w:rFonts w:eastAsiaTheme="minorHAnsi" w:cs="Times New Roman"/>
        <w:sz w:val="20"/>
        <w:szCs w:val="20"/>
      </w:rPr>
      <w:tab/>
      <w:t>Memorandum of Sandra Hale (</w:t>
    </w:r>
    <w:r w:rsidR="00565F65">
      <w:rPr>
        <w:rFonts w:eastAsiaTheme="minorHAnsi" w:cs="Times New Roman"/>
        <w:sz w:val="20"/>
        <w:szCs w:val="20"/>
      </w:rPr>
      <w:t>January 12, 2023</w:t>
    </w:r>
    <w:r w:rsidRPr="00050399">
      <w:rPr>
        <w:rFonts w:eastAsiaTheme="minorHAnsi" w:cs="Times New Roman"/>
        <w:sz w:val="20"/>
        <w:szCs w:val="20"/>
      </w:rPr>
      <w:t>)</w:t>
    </w:r>
    <w:r w:rsidRPr="00050399">
      <w:rPr>
        <w:rFonts w:eastAsiaTheme="minorHAnsi" w:cs="Times New Roman"/>
        <w:sz w:val="20"/>
        <w:szCs w:val="20"/>
      </w:rPr>
      <w:tab/>
    </w:r>
    <w:r w:rsidRPr="00050399">
      <w:rPr>
        <w:rFonts w:eastAsiaTheme="minorHAnsi" w:cs="Times New Roman"/>
        <w:sz w:val="20"/>
        <w:szCs w:val="20"/>
      </w:rPr>
      <w:tab/>
      <w:t xml:space="preserve"> Page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PAGE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2</w:t>
    </w:r>
    <w:r w:rsidRPr="00050399">
      <w:rPr>
        <w:rFonts w:eastAsiaTheme="minorHAnsi" w:cs="Times New Roman"/>
        <w:sz w:val="20"/>
        <w:szCs w:val="20"/>
      </w:rPr>
      <w:fldChar w:fldCharType="end"/>
    </w:r>
    <w:r w:rsidRPr="00050399">
      <w:rPr>
        <w:rFonts w:eastAsiaTheme="minorHAnsi" w:cs="Times New Roman"/>
        <w:sz w:val="20"/>
        <w:szCs w:val="20"/>
      </w:rPr>
      <w:t xml:space="preserve"> of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NUMPAGES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3</w:t>
    </w:r>
    <w:r w:rsidRPr="00050399">
      <w:rPr>
        <w:rFonts w:eastAsiaTheme="minorHAnsi" w:cs="Times New Roman"/>
        <w:sz w:val="20"/>
        <w:szCs w:val="20"/>
      </w:rPr>
      <w:fldChar w:fldCharType="end"/>
    </w:r>
  </w:p>
  <w:p w14:paraId="4020EA04" w14:textId="77777777" w:rsidR="00050399" w:rsidRDefault="00050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CA7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034E0AB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779BC4C1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DD808A4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53D03E0A" w14:textId="77777777" w:rsidR="00A44255" w:rsidRDefault="00A44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45DD" w14:textId="77777777" w:rsidR="007D0DB7" w:rsidRDefault="007D0D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438008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874661643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1326782707">
    <w:abstractNumId w:val="1"/>
  </w:num>
  <w:num w:numId="4" w16cid:durableId="1814132578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348944394">
    <w:abstractNumId w:val="5"/>
  </w:num>
  <w:num w:numId="6" w16cid:durableId="447244312">
    <w:abstractNumId w:val="11"/>
  </w:num>
  <w:num w:numId="7" w16cid:durableId="2126389138">
    <w:abstractNumId w:val="2"/>
  </w:num>
  <w:num w:numId="8" w16cid:durableId="253822156">
    <w:abstractNumId w:val="19"/>
  </w:num>
  <w:num w:numId="9" w16cid:durableId="1582566319">
    <w:abstractNumId w:val="17"/>
  </w:num>
  <w:num w:numId="10" w16cid:durableId="663705991">
    <w:abstractNumId w:val="17"/>
  </w:num>
  <w:num w:numId="11" w16cid:durableId="11990517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95444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941909">
    <w:abstractNumId w:val="3"/>
  </w:num>
  <w:num w:numId="14" w16cid:durableId="2093382448">
    <w:abstractNumId w:val="16"/>
  </w:num>
  <w:num w:numId="15" w16cid:durableId="862400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5825604">
    <w:abstractNumId w:val="8"/>
  </w:num>
  <w:num w:numId="17" w16cid:durableId="742682436">
    <w:abstractNumId w:val="12"/>
  </w:num>
  <w:num w:numId="18" w16cid:durableId="999426443">
    <w:abstractNumId w:val="10"/>
  </w:num>
  <w:num w:numId="19" w16cid:durableId="816651029">
    <w:abstractNumId w:val="14"/>
  </w:num>
  <w:num w:numId="20" w16cid:durableId="1188829648">
    <w:abstractNumId w:val="4"/>
  </w:num>
  <w:num w:numId="21" w16cid:durableId="1933079276">
    <w:abstractNumId w:val="18"/>
  </w:num>
  <w:num w:numId="22" w16cid:durableId="509567204">
    <w:abstractNumId w:val="9"/>
  </w:num>
  <w:num w:numId="23" w16cid:durableId="1650866481">
    <w:abstractNumId w:val="15"/>
  </w:num>
  <w:num w:numId="24" w16cid:durableId="1195193329">
    <w:abstractNumId w:val="13"/>
  </w:num>
  <w:num w:numId="25" w16cid:durableId="1457524391">
    <w:abstractNumId w:val="6"/>
  </w:num>
  <w:num w:numId="26" w16cid:durableId="8691480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68"/>
    <w:rsid w:val="00005130"/>
    <w:rsid w:val="00006CB8"/>
    <w:rsid w:val="00011D2E"/>
    <w:rsid w:val="00013FF0"/>
    <w:rsid w:val="0001437A"/>
    <w:rsid w:val="00015305"/>
    <w:rsid w:val="00017936"/>
    <w:rsid w:val="00017FA6"/>
    <w:rsid w:val="00021A90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0399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5BB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696C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23DB"/>
    <w:rsid w:val="00125461"/>
    <w:rsid w:val="001324DF"/>
    <w:rsid w:val="00136E0B"/>
    <w:rsid w:val="00137721"/>
    <w:rsid w:val="00137B02"/>
    <w:rsid w:val="001417FC"/>
    <w:rsid w:val="001435DE"/>
    <w:rsid w:val="001444D0"/>
    <w:rsid w:val="00150BC7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A70B4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3943"/>
    <w:rsid w:val="001D6202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165A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19B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14C"/>
    <w:rsid w:val="002C360C"/>
    <w:rsid w:val="002C3A71"/>
    <w:rsid w:val="002D06A7"/>
    <w:rsid w:val="002D17F6"/>
    <w:rsid w:val="002D28AA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E76DC"/>
    <w:rsid w:val="002F2227"/>
    <w:rsid w:val="002F3246"/>
    <w:rsid w:val="002F3889"/>
    <w:rsid w:val="002F64B2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617"/>
    <w:rsid w:val="00325FC9"/>
    <w:rsid w:val="003305C4"/>
    <w:rsid w:val="0033149F"/>
    <w:rsid w:val="00332318"/>
    <w:rsid w:val="0033555F"/>
    <w:rsid w:val="0034417A"/>
    <w:rsid w:val="00351ADD"/>
    <w:rsid w:val="00351CC0"/>
    <w:rsid w:val="00354F76"/>
    <w:rsid w:val="00356B1E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38BF"/>
    <w:rsid w:val="003D41F6"/>
    <w:rsid w:val="003D4586"/>
    <w:rsid w:val="003E182E"/>
    <w:rsid w:val="003E1D1D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0A4B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A7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2BF3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134"/>
    <w:rsid w:val="0051334B"/>
    <w:rsid w:val="00513B04"/>
    <w:rsid w:val="00513DD2"/>
    <w:rsid w:val="00522D3B"/>
    <w:rsid w:val="00523807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55AC1"/>
    <w:rsid w:val="00560E06"/>
    <w:rsid w:val="0056169F"/>
    <w:rsid w:val="00565F65"/>
    <w:rsid w:val="0056717A"/>
    <w:rsid w:val="0057066E"/>
    <w:rsid w:val="005731D6"/>
    <w:rsid w:val="0057604A"/>
    <w:rsid w:val="005809F9"/>
    <w:rsid w:val="00580F96"/>
    <w:rsid w:val="00582E35"/>
    <w:rsid w:val="005875BD"/>
    <w:rsid w:val="00590F7C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58A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15D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26A9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45A2"/>
    <w:rsid w:val="007064E1"/>
    <w:rsid w:val="00707D35"/>
    <w:rsid w:val="007101BB"/>
    <w:rsid w:val="00716B44"/>
    <w:rsid w:val="00717A8B"/>
    <w:rsid w:val="007234C0"/>
    <w:rsid w:val="0072513F"/>
    <w:rsid w:val="00725C22"/>
    <w:rsid w:val="00727841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6DF6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D0DB7"/>
    <w:rsid w:val="007D1ABE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3B9F"/>
    <w:rsid w:val="00855F9D"/>
    <w:rsid w:val="00857439"/>
    <w:rsid w:val="008625AC"/>
    <w:rsid w:val="008644F9"/>
    <w:rsid w:val="008672EC"/>
    <w:rsid w:val="00871E6E"/>
    <w:rsid w:val="0087357B"/>
    <w:rsid w:val="00876FD1"/>
    <w:rsid w:val="00882A0A"/>
    <w:rsid w:val="00885484"/>
    <w:rsid w:val="008855AF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5F85"/>
    <w:rsid w:val="008B6134"/>
    <w:rsid w:val="008C292F"/>
    <w:rsid w:val="008C5B42"/>
    <w:rsid w:val="008D1531"/>
    <w:rsid w:val="008D40FE"/>
    <w:rsid w:val="008D46A1"/>
    <w:rsid w:val="008D5C59"/>
    <w:rsid w:val="008E04BD"/>
    <w:rsid w:val="008E7C08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2B45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37C5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A5C98"/>
    <w:rsid w:val="009B31DF"/>
    <w:rsid w:val="009B5693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0188"/>
    <w:rsid w:val="00A01BF5"/>
    <w:rsid w:val="00A11803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0E51"/>
    <w:rsid w:val="00A30FEB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1F9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CD4"/>
    <w:rsid w:val="00B14DD4"/>
    <w:rsid w:val="00B174F3"/>
    <w:rsid w:val="00B1783D"/>
    <w:rsid w:val="00B20713"/>
    <w:rsid w:val="00B21D10"/>
    <w:rsid w:val="00B22012"/>
    <w:rsid w:val="00B23910"/>
    <w:rsid w:val="00B32F68"/>
    <w:rsid w:val="00B3531E"/>
    <w:rsid w:val="00B36397"/>
    <w:rsid w:val="00B37396"/>
    <w:rsid w:val="00B376A7"/>
    <w:rsid w:val="00B4060E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0B55"/>
    <w:rsid w:val="00BB1A4C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47B5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46F3"/>
    <w:rsid w:val="00C57C5E"/>
    <w:rsid w:val="00C61AC5"/>
    <w:rsid w:val="00C635B2"/>
    <w:rsid w:val="00C67184"/>
    <w:rsid w:val="00C725B1"/>
    <w:rsid w:val="00C72869"/>
    <w:rsid w:val="00C741D3"/>
    <w:rsid w:val="00C75098"/>
    <w:rsid w:val="00C82825"/>
    <w:rsid w:val="00C83444"/>
    <w:rsid w:val="00C85893"/>
    <w:rsid w:val="00C87558"/>
    <w:rsid w:val="00C907CD"/>
    <w:rsid w:val="00C9221E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0937"/>
    <w:rsid w:val="00CD42BF"/>
    <w:rsid w:val="00CD43CC"/>
    <w:rsid w:val="00CD7091"/>
    <w:rsid w:val="00CD7432"/>
    <w:rsid w:val="00CE16D5"/>
    <w:rsid w:val="00CE38FF"/>
    <w:rsid w:val="00CE3C83"/>
    <w:rsid w:val="00CE4991"/>
    <w:rsid w:val="00CE4CA1"/>
    <w:rsid w:val="00CE57BB"/>
    <w:rsid w:val="00CE7B8D"/>
    <w:rsid w:val="00CF184F"/>
    <w:rsid w:val="00CF51DC"/>
    <w:rsid w:val="00D01A38"/>
    <w:rsid w:val="00D02863"/>
    <w:rsid w:val="00D03EF5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6E68"/>
    <w:rsid w:val="00D31559"/>
    <w:rsid w:val="00D32D33"/>
    <w:rsid w:val="00D3318A"/>
    <w:rsid w:val="00D36A66"/>
    <w:rsid w:val="00D448E7"/>
    <w:rsid w:val="00D44E11"/>
    <w:rsid w:val="00D46172"/>
    <w:rsid w:val="00D47CC0"/>
    <w:rsid w:val="00D47D3B"/>
    <w:rsid w:val="00D52456"/>
    <w:rsid w:val="00D52D5D"/>
    <w:rsid w:val="00D5369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765DA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0BE0"/>
    <w:rsid w:val="00DC3B41"/>
    <w:rsid w:val="00DC7F59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06A2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0C4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A7745"/>
    <w:rsid w:val="00EB082E"/>
    <w:rsid w:val="00EB180D"/>
    <w:rsid w:val="00EB1970"/>
    <w:rsid w:val="00EB3F90"/>
    <w:rsid w:val="00EB4B08"/>
    <w:rsid w:val="00EB5476"/>
    <w:rsid w:val="00EB7A5F"/>
    <w:rsid w:val="00EC5235"/>
    <w:rsid w:val="00EC6210"/>
    <w:rsid w:val="00EC6F70"/>
    <w:rsid w:val="00EC7296"/>
    <w:rsid w:val="00EC72C9"/>
    <w:rsid w:val="00EC7EBE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5F3A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A7CD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745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79EDA"/>
  <w15:chartTrackingRefBased/>
  <w15:docId w15:val="{BEA57A0E-E7FC-49F5-B11F-96857758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27</TotalTime>
  <Pages>1</Pages>
  <Words>125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Sandra Hale</dc:creator>
  <cp:keywords/>
  <cp:lastModifiedBy>Forrest Smith</cp:lastModifiedBy>
  <cp:revision>7</cp:revision>
  <cp:lastPrinted>2015-08-19T12:48:00Z</cp:lastPrinted>
  <dcterms:created xsi:type="dcterms:W3CDTF">2023-04-26T21:06:00Z</dcterms:created>
  <dcterms:modified xsi:type="dcterms:W3CDTF">2023-05-15T22:35:00Z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